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4A61" w14:textId="6229C43F" w:rsidR="00A521E5" w:rsidRDefault="00A521E5" w:rsidP="00A521E5">
      <w:pPr>
        <w:pStyle w:val="NoSpacing"/>
      </w:pPr>
      <w:r>
        <w:rPr>
          <w:u w:val="single"/>
        </w:rPr>
        <w:t>Richard SHROPHAM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408-14</w:t>
      </w:r>
      <w:r>
        <w:t>)</w:t>
      </w:r>
    </w:p>
    <w:p w14:paraId="388B5064" w14:textId="77777777" w:rsidR="00A521E5" w:rsidRDefault="00A521E5" w:rsidP="00A521E5">
      <w:pPr>
        <w:pStyle w:val="NoSpacing"/>
      </w:pPr>
      <w:r>
        <w:t xml:space="preserve">Vicar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Scarborough.</w:t>
      </w:r>
    </w:p>
    <w:p w14:paraId="5397EE69" w14:textId="77777777" w:rsidR="00A521E5" w:rsidRDefault="00A521E5" w:rsidP="00A521E5">
      <w:pPr>
        <w:pStyle w:val="NoSpacing"/>
      </w:pPr>
    </w:p>
    <w:p w14:paraId="06A20312" w14:textId="77777777" w:rsidR="00A521E5" w:rsidRDefault="00A521E5" w:rsidP="00A521E5">
      <w:pPr>
        <w:pStyle w:val="NoSpacing"/>
      </w:pPr>
    </w:p>
    <w:p w14:paraId="105C839D" w14:textId="559A9BAC" w:rsidR="00A521E5" w:rsidRDefault="00A521E5" w:rsidP="00A521E5">
      <w:pPr>
        <w:pStyle w:val="NoSpacing"/>
      </w:pPr>
      <w:r>
        <w:t xml:space="preserve">       1408-14</w:t>
      </w:r>
      <w:bookmarkStart w:id="0" w:name="_GoBack"/>
      <w:bookmarkEnd w:id="0"/>
      <w:r>
        <w:tab/>
        <w:t>He was Vicar.</w:t>
      </w:r>
    </w:p>
    <w:p w14:paraId="4831C8BE" w14:textId="77777777" w:rsidR="00A521E5" w:rsidRDefault="00A521E5" w:rsidP="00A521E5">
      <w:pPr>
        <w:pStyle w:val="NoSpacing"/>
      </w:pPr>
      <w:r>
        <w:tab/>
      </w:r>
      <w:r>
        <w:tab/>
        <w:t>(from the board in the church)</w:t>
      </w:r>
    </w:p>
    <w:p w14:paraId="38EF0F65" w14:textId="77777777" w:rsidR="00A521E5" w:rsidRDefault="00A521E5" w:rsidP="00A521E5">
      <w:pPr>
        <w:pStyle w:val="NoSpacing"/>
      </w:pPr>
    </w:p>
    <w:p w14:paraId="462E5E86" w14:textId="77777777" w:rsidR="00A521E5" w:rsidRDefault="00A521E5" w:rsidP="00A521E5">
      <w:pPr>
        <w:pStyle w:val="NoSpacing"/>
      </w:pPr>
    </w:p>
    <w:p w14:paraId="78CE8224" w14:textId="7BED036F" w:rsidR="006B2F86" w:rsidRPr="00A521E5" w:rsidRDefault="00A521E5" w:rsidP="00A521E5">
      <w:pPr>
        <w:pStyle w:val="NoSpacing"/>
      </w:pPr>
      <w:r>
        <w:t>14 March 2019</w:t>
      </w:r>
    </w:p>
    <w:sectPr w:rsidR="006B2F86" w:rsidRPr="00A521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0BF5C" w14:textId="77777777" w:rsidR="00A521E5" w:rsidRDefault="00A521E5" w:rsidP="00E71FC3">
      <w:pPr>
        <w:spacing w:after="0" w:line="240" w:lineRule="auto"/>
      </w:pPr>
      <w:r>
        <w:separator/>
      </w:r>
    </w:p>
  </w:endnote>
  <w:endnote w:type="continuationSeparator" w:id="0">
    <w:p w14:paraId="084E1596" w14:textId="77777777" w:rsidR="00A521E5" w:rsidRDefault="00A521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A4F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FDF2B" w14:textId="77777777" w:rsidR="00A521E5" w:rsidRDefault="00A521E5" w:rsidP="00E71FC3">
      <w:pPr>
        <w:spacing w:after="0" w:line="240" w:lineRule="auto"/>
      </w:pPr>
      <w:r>
        <w:separator/>
      </w:r>
    </w:p>
  </w:footnote>
  <w:footnote w:type="continuationSeparator" w:id="0">
    <w:p w14:paraId="5A5F2CB6" w14:textId="77777777" w:rsidR="00A521E5" w:rsidRDefault="00A521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1E5"/>
    <w:rsid w:val="001A7C09"/>
    <w:rsid w:val="00577BD5"/>
    <w:rsid w:val="00656CBA"/>
    <w:rsid w:val="006A1F77"/>
    <w:rsid w:val="00733BE7"/>
    <w:rsid w:val="00A521E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4D523"/>
  <w15:chartTrackingRefBased/>
  <w15:docId w15:val="{214C578B-631A-448F-9ABA-455A52D7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2019-03-14T21:35:00Z</dcterms:created>
  <dcterms:modified xsi:type="dcterms:W3CDTF">2019-03-14T21:36:00Z</dcterms:modified>
</cp:coreProperties>
</file>